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813AB" w14:textId="1B9C9318" w:rsidR="00E13CF9" w:rsidRDefault="00176475" w:rsidP="00E13CF9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ANEXO 12</w:t>
      </w:r>
    </w:p>
    <w:p w14:paraId="2BA74F34" w14:textId="0BBB943B" w:rsidR="00E13CF9" w:rsidRDefault="001403F8" w:rsidP="00E13CF9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FORMATO P</w:t>
      </w:r>
      <w:r w:rsidR="00AC2509">
        <w:rPr>
          <w:rFonts w:ascii="Arial" w:hAnsi="Arial" w:cs="Arial"/>
          <w:b/>
          <w:sz w:val="18"/>
          <w:szCs w:val="18"/>
        </w:rPr>
        <w:t>ARA</w:t>
      </w:r>
      <w:r>
        <w:rPr>
          <w:rFonts w:ascii="Arial" w:hAnsi="Arial" w:cs="Arial"/>
          <w:b/>
          <w:sz w:val="18"/>
          <w:szCs w:val="18"/>
        </w:rPr>
        <w:t xml:space="preserve"> SOLICITAR PAGO VIA TRANSFERENCIA BANCARIA</w:t>
      </w:r>
      <w:r w:rsidR="00F02730">
        <w:rPr>
          <w:rFonts w:ascii="Arial" w:hAnsi="Arial" w:cs="Arial"/>
          <w:b/>
          <w:sz w:val="18"/>
          <w:szCs w:val="18"/>
        </w:rPr>
        <w:t xml:space="preserve"> PERSONA MORAL</w:t>
      </w:r>
    </w:p>
    <w:p w14:paraId="3632591A" w14:textId="449100BA" w:rsidR="00176475" w:rsidRDefault="00176475" w:rsidP="00E13CF9">
      <w:pPr>
        <w:jc w:val="center"/>
        <w:rPr>
          <w:rFonts w:ascii="Arial" w:hAnsi="Arial" w:cs="Arial"/>
          <w:b/>
          <w:sz w:val="18"/>
          <w:szCs w:val="18"/>
        </w:rPr>
      </w:pPr>
    </w:p>
    <w:p w14:paraId="09D5C7F3" w14:textId="5BFBDF6A" w:rsidR="00176475" w:rsidRDefault="00176475" w:rsidP="00176475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202</w:t>
      </w:r>
      <w:r w:rsidR="00E16575">
        <w:rPr>
          <w:rFonts w:ascii="Arial" w:hAnsi="Arial" w:cs="Arial"/>
          <w:b/>
          <w:sz w:val="18"/>
          <w:szCs w:val="18"/>
        </w:rPr>
        <w:t>5</w:t>
      </w:r>
    </w:p>
    <w:p w14:paraId="4C964DB0" w14:textId="77777777" w:rsidR="001403F8" w:rsidRPr="00E13CF9" w:rsidRDefault="001403F8" w:rsidP="00E13CF9">
      <w:pPr>
        <w:jc w:val="center"/>
        <w:rPr>
          <w:rFonts w:ascii="Arial" w:hAnsi="Arial" w:cs="Arial"/>
          <w:b/>
          <w:sz w:val="18"/>
          <w:szCs w:val="18"/>
        </w:rPr>
      </w:pPr>
    </w:p>
    <w:p w14:paraId="22D60F15" w14:textId="2533C659" w:rsidR="000543C3" w:rsidRPr="00E13CF9" w:rsidRDefault="00AC2509" w:rsidP="0017647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FECHA: </w:t>
      </w:r>
      <w:r w:rsidR="001403F8">
        <w:rPr>
          <w:rFonts w:ascii="Arial" w:hAnsi="Arial" w:cs="Arial"/>
          <w:sz w:val="20"/>
          <w:szCs w:val="20"/>
        </w:rPr>
        <w:tab/>
      </w:r>
      <w:r w:rsidR="001403F8">
        <w:rPr>
          <w:rFonts w:ascii="Arial" w:hAnsi="Arial" w:cs="Arial"/>
          <w:sz w:val="20"/>
          <w:szCs w:val="20"/>
        </w:rPr>
        <w:tab/>
      </w:r>
      <w:r w:rsidR="001403F8">
        <w:rPr>
          <w:rFonts w:ascii="Arial" w:hAnsi="Arial" w:cs="Arial"/>
          <w:sz w:val="20"/>
          <w:szCs w:val="20"/>
        </w:rPr>
        <w:tab/>
      </w:r>
    </w:p>
    <w:p w14:paraId="090D6FED" w14:textId="77777777" w:rsidR="000543C3" w:rsidRPr="00E13CF9" w:rsidRDefault="006E37C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C. </w:t>
      </w:r>
      <w:r w:rsidR="00E43DE0">
        <w:rPr>
          <w:rFonts w:ascii="Arial" w:hAnsi="Arial" w:cs="Arial"/>
          <w:sz w:val="20"/>
          <w:szCs w:val="20"/>
        </w:rPr>
        <w:t>GERENTE DE FINANZAS</w:t>
      </w:r>
    </w:p>
    <w:p w14:paraId="638B7BA9" w14:textId="77777777" w:rsidR="00E43DE0" w:rsidRDefault="00E43D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API DE B.C.S. S.A. DE .C.V.</w:t>
      </w:r>
    </w:p>
    <w:p w14:paraId="7913F4CF" w14:textId="77777777" w:rsidR="000543C3" w:rsidRPr="00E43DE0" w:rsidRDefault="00AC2509">
      <w:pPr>
        <w:rPr>
          <w:rFonts w:ascii="Arial" w:hAnsi="Arial" w:cs="Arial"/>
          <w:b/>
          <w:sz w:val="20"/>
          <w:szCs w:val="20"/>
        </w:rPr>
      </w:pPr>
      <w:r w:rsidRPr="00E43DE0">
        <w:rPr>
          <w:rFonts w:ascii="Arial" w:hAnsi="Arial" w:cs="Arial"/>
          <w:b/>
          <w:sz w:val="20"/>
          <w:szCs w:val="20"/>
        </w:rPr>
        <w:t>PRESENTE.</w:t>
      </w:r>
    </w:p>
    <w:p w14:paraId="57007045" w14:textId="77777777" w:rsidR="000543C3" w:rsidRPr="00E13CF9" w:rsidRDefault="000543C3">
      <w:pPr>
        <w:rPr>
          <w:rFonts w:ascii="Arial" w:hAnsi="Arial" w:cs="Arial"/>
          <w:sz w:val="20"/>
          <w:szCs w:val="20"/>
        </w:rPr>
      </w:pPr>
    </w:p>
    <w:p w14:paraId="46DFEB05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1748047F" w14:textId="77777777" w:rsidR="000543C3" w:rsidRPr="00E13CF9" w:rsidRDefault="00EA3C20" w:rsidP="000543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</w:t>
      </w:r>
      <w:r w:rsidR="000543C3" w:rsidRPr="00E13CF9">
        <w:rPr>
          <w:rFonts w:ascii="Arial" w:hAnsi="Arial" w:cs="Arial"/>
          <w:sz w:val="20"/>
          <w:szCs w:val="20"/>
        </w:rPr>
        <w:t xml:space="preserve">en mi carácter de PROPIETARIO de la empresa denominada: ________________________________________________, acreditando mis facultades con el testimonio de la escritura pública número _______________________, de fecha __________________ pasada ante la fe del Lic. ____________________________, Notario Público número _____________, con ejercicio en </w:t>
      </w:r>
      <w:smartTag w:uri="urn:schemas-microsoft-com:office:smarttags" w:element="PersonName">
        <w:smartTagPr>
          <w:attr w:name="ProductID" w:val="la Ciudad"/>
        </w:smartTagPr>
        <w:r w:rsidR="000543C3" w:rsidRPr="00E13CF9">
          <w:rPr>
            <w:rFonts w:ascii="Arial" w:hAnsi="Arial" w:cs="Arial"/>
            <w:sz w:val="20"/>
            <w:szCs w:val="20"/>
          </w:rPr>
          <w:t>la Ciudad</w:t>
        </w:r>
      </w:smartTag>
      <w:r w:rsidR="000543C3" w:rsidRPr="00E13CF9">
        <w:rPr>
          <w:rFonts w:ascii="Arial" w:hAnsi="Arial" w:cs="Arial"/>
          <w:sz w:val="20"/>
          <w:szCs w:val="20"/>
        </w:rPr>
        <w:t xml:space="preserve"> de ____________________. Atendiendo a que mi representada funge actualmente como </w:t>
      </w:r>
      <w:r w:rsidR="000543C3" w:rsidRPr="00E13CF9">
        <w:rPr>
          <w:rFonts w:ascii="Arial" w:hAnsi="Arial" w:cs="Arial"/>
          <w:sz w:val="20"/>
          <w:szCs w:val="20"/>
          <w:u w:val="single"/>
        </w:rPr>
        <w:t>proveedor / prestador de servicios / arrendador</w:t>
      </w:r>
      <w:r w:rsidR="000543C3" w:rsidRPr="00E13CF9">
        <w:rPr>
          <w:rFonts w:ascii="Arial" w:hAnsi="Arial" w:cs="Arial"/>
          <w:sz w:val="20"/>
          <w:szCs w:val="20"/>
        </w:rPr>
        <w:t xml:space="preserve"> de esa Entidad y que esperamos en lo futuro seguirá siéndolo de manera habitual, por medio del presente escrito le solicito se sirva girar sus instrucciones a quien corresponda para que los pagos que en lo futuro tenga derecho a recibir mi representada, derivados de los contratos o pedidos que for</w:t>
      </w:r>
      <w:r w:rsidR="006E37C4">
        <w:rPr>
          <w:rFonts w:ascii="Arial" w:hAnsi="Arial" w:cs="Arial"/>
          <w:sz w:val="20"/>
          <w:szCs w:val="20"/>
        </w:rPr>
        <w:t>malice con esa empresa</w:t>
      </w:r>
      <w:r w:rsidR="000543C3" w:rsidRPr="00E13CF9">
        <w:rPr>
          <w:rFonts w:ascii="Arial" w:hAnsi="Arial" w:cs="Arial"/>
          <w:sz w:val="20"/>
          <w:szCs w:val="20"/>
        </w:rPr>
        <w:t>, sean efectuados mediante transferencia o depósito bancario a la cuenta cuyos datos se señalan a continuación:</w:t>
      </w:r>
    </w:p>
    <w:p w14:paraId="40E14245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1CB82B82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INSTITUCION DE CREDITO:</w:t>
      </w:r>
      <w:r w:rsidRPr="00E13CF9">
        <w:rPr>
          <w:rFonts w:ascii="Arial" w:hAnsi="Arial" w:cs="Arial"/>
          <w:sz w:val="20"/>
          <w:szCs w:val="20"/>
        </w:rPr>
        <w:tab/>
      </w:r>
    </w:p>
    <w:p w14:paraId="6069D6EB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No. CUENTA:</w:t>
      </w:r>
    </w:p>
    <w:p w14:paraId="5766D427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CLABE: (18 DIGITOS)</w:t>
      </w:r>
    </w:p>
    <w:p w14:paraId="1EE5D3C2" w14:textId="77777777" w:rsidR="000543C3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 xml:space="preserve">No. </w:t>
      </w:r>
      <w:r w:rsidR="007C1616">
        <w:rPr>
          <w:rFonts w:ascii="Arial" w:hAnsi="Arial" w:cs="Arial"/>
          <w:sz w:val="20"/>
          <w:szCs w:val="20"/>
        </w:rPr>
        <w:t>Sucursal:</w:t>
      </w:r>
    </w:p>
    <w:p w14:paraId="71F9690E" w14:textId="77777777" w:rsidR="00AF2714" w:rsidRPr="00E13CF9" w:rsidRDefault="00AF2714" w:rsidP="000543C3">
      <w:pPr>
        <w:jc w:val="both"/>
        <w:rPr>
          <w:rFonts w:ascii="Arial" w:hAnsi="Arial" w:cs="Arial"/>
          <w:sz w:val="20"/>
          <w:szCs w:val="20"/>
        </w:rPr>
      </w:pPr>
      <w:r w:rsidRPr="00EA3C20">
        <w:rPr>
          <w:rFonts w:ascii="Arial" w:hAnsi="Arial" w:cs="Arial"/>
          <w:sz w:val="20"/>
          <w:szCs w:val="20"/>
        </w:rPr>
        <w:t>RFC:</w:t>
      </w:r>
    </w:p>
    <w:p w14:paraId="0840250B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Titular de la cuenta:</w:t>
      </w:r>
    </w:p>
    <w:p w14:paraId="1FD9BA4A" w14:textId="77777777" w:rsidR="000543C3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 xml:space="preserve">Correo electrónico: (Para hacer llegar el comprobante de </w:t>
      </w:r>
      <w:r w:rsidR="00E13CF9" w:rsidRPr="00E13CF9">
        <w:rPr>
          <w:rFonts w:ascii="Arial" w:hAnsi="Arial" w:cs="Arial"/>
          <w:sz w:val="20"/>
          <w:szCs w:val="20"/>
        </w:rPr>
        <w:t>depósito</w:t>
      </w:r>
      <w:r w:rsidRPr="00E13CF9">
        <w:rPr>
          <w:rFonts w:ascii="Arial" w:hAnsi="Arial" w:cs="Arial"/>
          <w:sz w:val="20"/>
          <w:szCs w:val="20"/>
        </w:rPr>
        <w:t>)</w:t>
      </w:r>
    </w:p>
    <w:p w14:paraId="7ECC718F" w14:textId="77777777" w:rsidR="00E55A9C" w:rsidRPr="00E13CF9" w:rsidRDefault="00E55A9C" w:rsidP="000543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Persona y Teléfono de Contacto:</w:t>
      </w:r>
    </w:p>
    <w:p w14:paraId="042D8280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60F40C3D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La presente solicitud se refiere únicamente a la utilización del medio de pago referido en el párrafo precedente,  por lo que no modifica en forma alguna las estipulaciones contenidas en los contratos o pedidos que tenga celebrados o que en lo futuro llegue a celebrar mi representada con esa Entidad, quedando en consecuencia subsistentes todas y cada una de las obligaciones pactadas entre las partes, según conste en cada uno de ellos.</w:t>
      </w:r>
    </w:p>
    <w:p w14:paraId="0D8672A7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79E9391F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Asimismo, manifiesto bajo protesta de decir verdad que la información proporcionada es veraz y autentica y que la personalidad y facultades con que me ostento no me han sido revocadas o modificadas en forma alguna.</w:t>
      </w:r>
    </w:p>
    <w:p w14:paraId="03414CE8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7B301075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 xml:space="preserve">La presente instrucción se consideraría subsistente hasta en tanto no se gire a </w:t>
      </w:r>
      <w:r w:rsidR="00AC2509">
        <w:rPr>
          <w:rFonts w:ascii="Arial" w:hAnsi="Arial" w:cs="Arial"/>
          <w:sz w:val="20"/>
          <w:szCs w:val="20"/>
        </w:rPr>
        <w:t>Administración</w:t>
      </w:r>
      <w:r w:rsidR="006E37C4">
        <w:rPr>
          <w:rFonts w:ascii="Arial" w:hAnsi="Arial" w:cs="Arial"/>
          <w:sz w:val="20"/>
          <w:szCs w:val="20"/>
        </w:rPr>
        <w:t xml:space="preserve"> Portuaria </w:t>
      </w:r>
      <w:r w:rsidR="00AC2509">
        <w:rPr>
          <w:rFonts w:ascii="Arial" w:hAnsi="Arial" w:cs="Arial"/>
          <w:sz w:val="20"/>
          <w:szCs w:val="20"/>
        </w:rPr>
        <w:t xml:space="preserve">Integral </w:t>
      </w:r>
      <w:r w:rsidR="006E37C4">
        <w:rPr>
          <w:rFonts w:ascii="Arial" w:hAnsi="Arial" w:cs="Arial"/>
          <w:sz w:val="20"/>
          <w:szCs w:val="20"/>
        </w:rPr>
        <w:t>de Baja California Sur, S.A. de C.V.</w:t>
      </w:r>
      <w:r w:rsidRPr="00E13CF9">
        <w:rPr>
          <w:rFonts w:ascii="Arial" w:hAnsi="Arial" w:cs="Arial"/>
          <w:sz w:val="20"/>
          <w:szCs w:val="20"/>
        </w:rPr>
        <w:t xml:space="preserve"> instrucción expresa revocándola o modificándola, por lo que el depósito o transferencia que se realice a la cuenta antes indicada liberará a esta </w:t>
      </w:r>
      <w:r w:rsidR="006E37C4">
        <w:rPr>
          <w:rFonts w:ascii="Arial" w:hAnsi="Arial" w:cs="Arial"/>
          <w:sz w:val="20"/>
          <w:szCs w:val="20"/>
        </w:rPr>
        <w:t>empresa</w:t>
      </w:r>
      <w:r w:rsidRPr="00E13CF9">
        <w:rPr>
          <w:rFonts w:ascii="Arial" w:hAnsi="Arial" w:cs="Arial"/>
          <w:sz w:val="20"/>
          <w:szCs w:val="20"/>
        </w:rPr>
        <w:t xml:space="preserve"> de toda responsabilidad respecto del pago de que se trate.</w:t>
      </w:r>
    </w:p>
    <w:p w14:paraId="7DF450D6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20CE2E16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20CABDB6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Atentamente</w:t>
      </w:r>
    </w:p>
    <w:p w14:paraId="1CDCC00B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5BC02010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</w:p>
    <w:p w14:paraId="749AFD3F" w14:textId="77777777" w:rsidR="000543C3" w:rsidRPr="00E13CF9" w:rsidRDefault="000543C3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_______________________</w:t>
      </w:r>
      <w:r w:rsidR="00E13CF9" w:rsidRPr="00E13CF9">
        <w:rPr>
          <w:rFonts w:ascii="Arial" w:hAnsi="Arial" w:cs="Arial"/>
          <w:sz w:val="20"/>
          <w:szCs w:val="20"/>
        </w:rPr>
        <w:t>_______________</w:t>
      </w:r>
    </w:p>
    <w:p w14:paraId="78F24841" w14:textId="77777777" w:rsidR="00E13CF9" w:rsidRPr="00E13CF9" w:rsidRDefault="00E13CF9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NOMBRE Y TITULO DE</w:t>
      </w:r>
    </w:p>
    <w:p w14:paraId="01CAD4E3" w14:textId="77777777" w:rsidR="000543C3" w:rsidRPr="00E13CF9" w:rsidRDefault="00E13CF9" w:rsidP="000543C3">
      <w:pPr>
        <w:jc w:val="both"/>
        <w:rPr>
          <w:rFonts w:ascii="Arial" w:hAnsi="Arial" w:cs="Arial"/>
          <w:sz w:val="20"/>
          <w:szCs w:val="20"/>
        </w:rPr>
      </w:pPr>
      <w:r w:rsidRPr="00E13CF9">
        <w:rPr>
          <w:rFonts w:ascii="Arial" w:hAnsi="Arial" w:cs="Arial"/>
          <w:sz w:val="20"/>
          <w:szCs w:val="20"/>
        </w:rPr>
        <w:t>PROPIETARIO O REPRESENTANTE LEGAL</w:t>
      </w:r>
    </w:p>
    <w:p w14:paraId="5D55B1E6" w14:textId="77777777" w:rsidR="00E13CF9" w:rsidRPr="006C7179" w:rsidRDefault="00E13CF9" w:rsidP="000543C3">
      <w:pPr>
        <w:jc w:val="both"/>
        <w:rPr>
          <w:rFonts w:ascii="Arial" w:hAnsi="Arial" w:cs="Arial"/>
          <w:b/>
          <w:sz w:val="18"/>
          <w:szCs w:val="18"/>
        </w:rPr>
      </w:pPr>
    </w:p>
    <w:p w14:paraId="3B96AF8E" w14:textId="77777777" w:rsidR="00695001" w:rsidRDefault="00695001" w:rsidP="000543C3">
      <w:pPr>
        <w:jc w:val="both"/>
        <w:rPr>
          <w:rFonts w:ascii="Arial" w:hAnsi="Arial" w:cs="Arial"/>
          <w:b/>
          <w:sz w:val="18"/>
          <w:szCs w:val="18"/>
        </w:rPr>
      </w:pPr>
    </w:p>
    <w:p w14:paraId="1ED9B3C1" w14:textId="77777777" w:rsidR="00695001" w:rsidRPr="00E20602" w:rsidRDefault="00034159" w:rsidP="000543C3">
      <w:pPr>
        <w:jc w:val="both"/>
        <w:rPr>
          <w:rFonts w:ascii="Arial" w:hAnsi="Arial" w:cs="Arial"/>
          <w:b/>
          <w:sz w:val="18"/>
          <w:szCs w:val="18"/>
        </w:rPr>
      </w:pPr>
      <w:r w:rsidRPr="00E20602">
        <w:rPr>
          <w:rFonts w:ascii="Arial" w:hAnsi="Arial" w:cs="Arial"/>
          <w:b/>
          <w:sz w:val="18"/>
          <w:szCs w:val="18"/>
        </w:rPr>
        <w:t>ANEXAR</w:t>
      </w:r>
      <w:r w:rsidR="00695001" w:rsidRPr="00E20602">
        <w:rPr>
          <w:rFonts w:ascii="Arial" w:hAnsi="Arial" w:cs="Arial"/>
          <w:b/>
          <w:sz w:val="18"/>
          <w:szCs w:val="18"/>
        </w:rPr>
        <w:t>:</w:t>
      </w:r>
    </w:p>
    <w:p w14:paraId="20D1AC70" w14:textId="77777777" w:rsidR="00E13CF9" w:rsidRPr="00E20602" w:rsidRDefault="00695001" w:rsidP="000543C3">
      <w:pPr>
        <w:jc w:val="both"/>
        <w:rPr>
          <w:rFonts w:ascii="Arial" w:hAnsi="Arial" w:cs="Arial"/>
          <w:b/>
          <w:sz w:val="18"/>
          <w:szCs w:val="18"/>
        </w:rPr>
      </w:pPr>
      <w:r w:rsidRPr="00E20602">
        <w:rPr>
          <w:rFonts w:ascii="Arial" w:hAnsi="Arial" w:cs="Arial"/>
          <w:b/>
          <w:sz w:val="18"/>
          <w:szCs w:val="18"/>
        </w:rPr>
        <w:t>COPIA IDENTIFICACIÓ</w:t>
      </w:r>
      <w:r w:rsidR="00034159" w:rsidRPr="00E20602">
        <w:rPr>
          <w:rFonts w:ascii="Arial" w:hAnsi="Arial" w:cs="Arial"/>
          <w:b/>
          <w:sz w:val="18"/>
          <w:szCs w:val="18"/>
        </w:rPr>
        <w:t>N DEL REPRESENTANTE LEGA</w:t>
      </w:r>
      <w:r w:rsidR="00585AD6" w:rsidRPr="00E20602">
        <w:rPr>
          <w:rFonts w:ascii="Arial" w:hAnsi="Arial" w:cs="Arial"/>
          <w:b/>
          <w:sz w:val="18"/>
          <w:szCs w:val="18"/>
        </w:rPr>
        <w:t>L</w:t>
      </w:r>
    </w:p>
    <w:p w14:paraId="26D0F671" w14:textId="77777777" w:rsidR="00034159" w:rsidRPr="00E20602" w:rsidRDefault="00695001" w:rsidP="000543C3">
      <w:pPr>
        <w:jc w:val="both"/>
        <w:rPr>
          <w:rFonts w:ascii="Arial" w:hAnsi="Arial" w:cs="Arial"/>
          <w:b/>
          <w:sz w:val="18"/>
          <w:szCs w:val="18"/>
        </w:rPr>
      </w:pPr>
      <w:r w:rsidRPr="00E20602">
        <w:rPr>
          <w:rFonts w:ascii="Arial" w:hAnsi="Arial" w:cs="Arial"/>
          <w:b/>
          <w:sz w:val="18"/>
          <w:szCs w:val="18"/>
        </w:rPr>
        <w:t>CONSTANCIA DE SITUACIÓ</w:t>
      </w:r>
      <w:r w:rsidR="006C7179" w:rsidRPr="00E20602">
        <w:rPr>
          <w:rFonts w:ascii="Arial" w:hAnsi="Arial" w:cs="Arial"/>
          <w:b/>
          <w:sz w:val="18"/>
          <w:szCs w:val="18"/>
        </w:rPr>
        <w:t>N FISCAL</w:t>
      </w:r>
      <w:r w:rsidR="00034159" w:rsidRPr="00E20602">
        <w:rPr>
          <w:rFonts w:ascii="Arial" w:hAnsi="Arial" w:cs="Arial"/>
          <w:b/>
          <w:sz w:val="18"/>
          <w:szCs w:val="18"/>
        </w:rPr>
        <w:t xml:space="preserve"> DEL </w:t>
      </w:r>
      <w:r w:rsidR="00AF2714" w:rsidRPr="00E20602">
        <w:rPr>
          <w:rFonts w:ascii="Arial" w:hAnsi="Arial" w:cs="Arial"/>
          <w:b/>
          <w:sz w:val="18"/>
          <w:szCs w:val="18"/>
        </w:rPr>
        <w:t>RFC</w:t>
      </w:r>
      <w:r w:rsidRPr="00E20602">
        <w:rPr>
          <w:rFonts w:ascii="Arial" w:hAnsi="Arial" w:cs="Arial"/>
          <w:b/>
          <w:sz w:val="18"/>
          <w:szCs w:val="18"/>
        </w:rPr>
        <w:t xml:space="preserve"> ACTUALIZADA</w:t>
      </w:r>
      <w:r w:rsidR="00AF2714" w:rsidRPr="00E20602">
        <w:rPr>
          <w:rFonts w:ascii="Arial" w:hAnsi="Arial" w:cs="Arial"/>
          <w:b/>
          <w:sz w:val="18"/>
          <w:szCs w:val="18"/>
        </w:rPr>
        <w:t xml:space="preserve"> Y </w:t>
      </w:r>
      <w:r w:rsidR="00034159" w:rsidRPr="00E20602">
        <w:rPr>
          <w:rFonts w:ascii="Arial" w:hAnsi="Arial" w:cs="Arial"/>
          <w:b/>
          <w:sz w:val="18"/>
          <w:szCs w:val="18"/>
        </w:rPr>
        <w:t>ACTA CONSTITUTIVA</w:t>
      </w:r>
    </w:p>
    <w:p w14:paraId="398B17E8" w14:textId="77777777" w:rsidR="00695001" w:rsidRPr="006C7179" w:rsidRDefault="00695001" w:rsidP="000543C3">
      <w:pPr>
        <w:jc w:val="both"/>
        <w:rPr>
          <w:rFonts w:ascii="Arial" w:hAnsi="Arial" w:cs="Arial"/>
          <w:b/>
          <w:sz w:val="18"/>
          <w:szCs w:val="18"/>
        </w:rPr>
      </w:pPr>
      <w:r w:rsidRPr="00E20602">
        <w:rPr>
          <w:rFonts w:ascii="Arial" w:hAnsi="Arial" w:cs="Arial"/>
          <w:b/>
          <w:sz w:val="18"/>
          <w:szCs w:val="18"/>
        </w:rPr>
        <w:t>CARATULA DEL ESTADO DE CUENTA BANCARIO.</w:t>
      </w:r>
    </w:p>
    <w:sectPr w:rsidR="00695001" w:rsidRPr="006C71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343"/>
    <w:rsid w:val="00034159"/>
    <w:rsid w:val="000543C3"/>
    <w:rsid w:val="001403F8"/>
    <w:rsid w:val="00176475"/>
    <w:rsid w:val="002E29CD"/>
    <w:rsid w:val="003314F8"/>
    <w:rsid w:val="00400508"/>
    <w:rsid w:val="004B17F7"/>
    <w:rsid w:val="00585AD6"/>
    <w:rsid w:val="00695001"/>
    <w:rsid w:val="006C7179"/>
    <w:rsid w:val="006E37C4"/>
    <w:rsid w:val="007C1616"/>
    <w:rsid w:val="008B714B"/>
    <w:rsid w:val="00AC2509"/>
    <w:rsid w:val="00AC3DBD"/>
    <w:rsid w:val="00AF2714"/>
    <w:rsid w:val="00B0640C"/>
    <w:rsid w:val="00BA0F7F"/>
    <w:rsid w:val="00CD6592"/>
    <w:rsid w:val="00D82343"/>
    <w:rsid w:val="00DB0883"/>
    <w:rsid w:val="00E13CF9"/>
    <w:rsid w:val="00E16575"/>
    <w:rsid w:val="00E20602"/>
    <w:rsid w:val="00E43DE0"/>
    <w:rsid w:val="00E55A9C"/>
    <w:rsid w:val="00EA3C20"/>
    <w:rsid w:val="00F0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0E5AFC3"/>
  <w15:docId w15:val="{30772FB3-0C34-4243-82C5-B6CC409C7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0341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ene\Desktop\FORMATO%20CARTA%20P%20SOLICITAR%20PAGO%20VIA%20TRANSFERENCIA%20P%20MOR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FORMATO CARTA P SOLICITAR PAGO VIA TRANSFERENCIA P MORAL</Template>
  <TotalTime>12</TotalTime>
  <Pages>1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“ESTA CARTA DEBERA SER PRESENTADA EN HOJA MEMBRETADA”</vt:lpstr>
    </vt:vector>
  </TitlesOfParts>
  <Company>COMISION FED ELECTRICIDAD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“ESTA CARTA DEBERA SER PRESENTADA EN HOJA MEMBRETADA”</dc:title>
  <dc:creator>Emilene</dc:creator>
  <cp:lastModifiedBy>gonzalo santacruz</cp:lastModifiedBy>
  <cp:revision>10</cp:revision>
  <cp:lastPrinted>2024-01-23T19:04:00Z</cp:lastPrinted>
  <dcterms:created xsi:type="dcterms:W3CDTF">2013-11-06T17:12:00Z</dcterms:created>
  <dcterms:modified xsi:type="dcterms:W3CDTF">2025-01-14T05:51:00Z</dcterms:modified>
</cp:coreProperties>
</file>